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78DEF586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6B14493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9A06210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267BFA1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C7DFD3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8689B7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213F0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3B0FDB6D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35F235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999E1C1" w14:textId="22D0505D" w:rsidR="000E6CD2" w:rsidRPr="000E6CD2" w:rsidRDefault="00720EBB" w:rsidP="000E6CD2">
            <w:pPr>
              <w:rPr>
                <w:rFonts w:cs="Arial"/>
                <w:szCs w:val="20"/>
              </w:rPr>
            </w:pPr>
            <w:r>
              <w:t>BTZ</w:t>
            </w:r>
            <w:r w:rsidR="00EE7288">
              <w:t>-</w:t>
            </w:r>
            <w:r>
              <w:t>0</w:t>
            </w:r>
            <w:r w:rsidR="00E04CC6">
              <w:t>7</w:t>
            </w:r>
            <w:r>
              <w:t>_26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765E63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34AAD7D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61A7CE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F876B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855FAF" w:rsidRPr="000E6CD2" w14:paraId="0201C6B4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926D68E" w14:textId="36B51A8E" w:rsidR="00855FAF" w:rsidRPr="000E6CD2" w:rsidRDefault="00720EBB" w:rsidP="00855FAF">
            <w:pPr>
              <w:rPr>
                <w:rFonts w:cs="Arial"/>
                <w:szCs w:val="20"/>
              </w:rPr>
            </w:pPr>
            <w:r>
              <w:rPr>
                <w:rFonts w:cs="Arial"/>
              </w:rPr>
              <w:t>Fassadensanierung HWK Berlin</w:t>
            </w:r>
          </w:p>
        </w:tc>
      </w:tr>
      <w:tr w:rsidR="00855FAF" w:rsidRPr="000E6CD2" w14:paraId="77CEF28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93094F3" w14:textId="77777777" w:rsidR="00855FAF" w:rsidRPr="000E6CD2" w:rsidRDefault="00855FAF" w:rsidP="00855FAF">
            <w:pPr>
              <w:rPr>
                <w:rFonts w:cs="Arial"/>
                <w:szCs w:val="20"/>
              </w:rPr>
            </w:pPr>
          </w:p>
        </w:tc>
      </w:tr>
      <w:tr w:rsidR="00855FAF" w:rsidRPr="000E6CD2" w14:paraId="0CE37619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93B74D1" w14:textId="77777777" w:rsidR="00855FAF" w:rsidRPr="000E6CD2" w:rsidRDefault="00855FAF" w:rsidP="00855FA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FD6A4A" w14:textId="77777777" w:rsidR="00855FAF" w:rsidRPr="000E6CD2" w:rsidRDefault="00855FAF" w:rsidP="00855FAF">
            <w:pPr>
              <w:rPr>
                <w:rFonts w:cs="Arial"/>
                <w:szCs w:val="20"/>
              </w:rPr>
            </w:pPr>
          </w:p>
        </w:tc>
      </w:tr>
      <w:tr w:rsidR="00720EBB" w:rsidRPr="000E6CD2" w14:paraId="7783D234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D364F10" w14:textId="1D578497" w:rsidR="00720EBB" w:rsidRPr="00093167" w:rsidRDefault="00E04CC6" w:rsidP="00720EBB">
            <w:pPr>
              <w:rPr>
                <w:szCs w:val="20"/>
              </w:rPr>
            </w:pPr>
            <w:r w:rsidRPr="00E04CC6">
              <w:rPr>
                <w:rFonts w:cs="Arial"/>
                <w:szCs w:val="20"/>
              </w:rPr>
              <w:t>6. Gewerk: Beschichtung Fensterrahmen</w:t>
            </w:r>
          </w:p>
        </w:tc>
      </w:tr>
    </w:tbl>
    <w:p w14:paraId="17241A57" w14:textId="77777777" w:rsidR="000E6CD2" w:rsidRDefault="000E6CD2" w:rsidP="000E6CD2">
      <w:pPr>
        <w:rPr>
          <w:rFonts w:cs="Arial"/>
          <w:szCs w:val="20"/>
        </w:rPr>
      </w:pPr>
    </w:p>
    <w:p w14:paraId="5F134269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00E7A8F0" w14:textId="77777777" w:rsidR="000E6CD2" w:rsidRDefault="000E6CD2" w:rsidP="000E6CD2"/>
    <w:p w14:paraId="5248BD27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proofErr w:type="gramStart"/>
      <w:r w:rsidR="00385716">
        <w:t>Kapazitäten</w:t>
      </w:r>
      <w:r w:rsidR="00385716" w:rsidRPr="000E6CD2">
        <w:t xml:space="preserve"> </w:t>
      </w:r>
      <w:r w:rsidRPr="000E6CD2">
        <w:t xml:space="preserve"> anderer</w:t>
      </w:r>
      <w:proofErr w:type="gramEnd"/>
      <w:r w:rsidRPr="000E6CD2">
        <w:t xml:space="preserve"> Unternehmen bedienen wird</w:t>
      </w:r>
      <w:r w:rsidR="00AE118B">
        <w:t xml:space="preserve"> </w:t>
      </w:r>
    </w:p>
    <w:p w14:paraId="4B8D6353" w14:textId="77777777" w:rsidR="000E6CD2" w:rsidRPr="000E6CD2" w:rsidRDefault="000E6CD2" w:rsidP="000E6CD2"/>
    <w:p w14:paraId="0A284A83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46BF3185" w14:textId="77777777" w:rsidR="000E6CD2" w:rsidRDefault="000E6CD2" w:rsidP="000E6CD2"/>
    <w:p w14:paraId="2FDBA26B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69B9D945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F2BA5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5E267ED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3895F47E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9D114AB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512AD7B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6696495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BD1511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82034C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6CA011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E88FA55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7F8534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F961941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3CC509D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03D6D47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38BF33DD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C53B20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1E0663F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71DF2378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A3568E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E0506B6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735D6649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60AB02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F8D1B4E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20AB2D26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29EE63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48C4DAE7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EFD4D5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02BAD98D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30E9C7F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296800B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4BC16A2B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38A88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9A50BC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183A837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612D92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C21655E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162B98A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D24E8A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A1BC398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5A6867E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18C1104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57591D5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077FACA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5F1DC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BFC7DEE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05DCDD5F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B4D0A" w14:textId="77777777" w:rsidR="007375FD" w:rsidRDefault="007375FD">
      <w:r>
        <w:separator/>
      </w:r>
    </w:p>
  </w:endnote>
  <w:endnote w:type="continuationSeparator" w:id="0">
    <w:p w14:paraId="7DAEBC7A" w14:textId="77777777" w:rsidR="007375FD" w:rsidRDefault="00737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E81DF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104951FB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13C56226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16530ECB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9B0116E" wp14:editId="72999468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0B6B4410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2D1EC3C6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7DAD5DC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7E0DC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5A77F" w14:textId="77777777" w:rsidR="007375FD" w:rsidRDefault="007375FD">
      <w:r>
        <w:separator/>
      </w:r>
    </w:p>
  </w:footnote>
  <w:footnote w:type="continuationSeparator" w:id="0">
    <w:p w14:paraId="5773A3F9" w14:textId="77777777" w:rsidR="007375FD" w:rsidRDefault="007375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0F3BE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EE23E" w14:textId="77777777" w:rsidR="00B63072" w:rsidRDefault="00B63072" w:rsidP="000E6CD2">
    <w:pPr>
      <w:pStyle w:val="Kopfzeile"/>
    </w:pPr>
    <w:r>
      <w:t>235</w:t>
    </w:r>
  </w:p>
  <w:p w14:paraId="32FA3419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7D64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87940747">
    <w:abstractNumId w:val="0"/>
  </w:num>
  <w:num w:numId="2" w16cid:durableId="1789155809">
    <w:abstractNumId w:val="4"/>
  </w:num>
  <w:num w:numId="3" w16cid:durableId="569971502">
    <w:abstractNumId w:val="5"/>
  </w:num>
  <w:num w:numId="4" w16cid:durableId="1788305341">
    <w:abstractNumId w:val="12"/>
  </w:num>
  <w:num w:numId="5" w16cid:durableId="1762334914">
    <w:abstractNumId w:val="8"/>
  </w:num>
  <w:num w:numId="6" w16cid:durableId="849684304">
    <w:abstractNumId w:val="2"/>
  </w:num>
  <w:num w:numId="7" w16cid:durableId="367880632">
    <w:abstractNumId w:val="10"/>
  </w:num>
  <w:num w:numId="8" w16cid:durableId="192502545">
    <w:abstractNumId w:val="7"/>
  </w:num>
  <w:num w:numId="9" w16cid:durableId="1856335930">
    <w:abstractNumId w:val="11"/>
  </w:num>
  <w:num w:numId="10" w16cid:durableId="979849417">
    <w:abstractNumId w:val="3"/>
  </w:num>
  <w:num w:numId="11" w16cid:durableId="980767295">
    <w:abstractNumId w:val="9"/>
  </w:num>
  <w:num w:numId="12" w16cid:durableId="1907181519">
    <w:abstractNumId w:val="9"/>
  </w:num>
  <w:num w:numId="13" w16cid:durableId="2015525640">
    <w:abstractNumId w:val="9"/>
  </w:num>
  <w:num w:numId="14" w16cid:durableId="1631394200">
    <w:abstractNumId w:val="9"/>
  </w:num>
  <w:num w:numId="15" w16cid:durableId="1358894845">
    <w:abstractNumId w:val="9"/>
  </w:num>
  <w:num w:numId="16" w16cid:durableId="222912979">
    <w:abstractNumId w:val="1"/>
  </w:num>
  <w:num w:numId="17" w16cid:durableId="713965541">
    <w:abstractNumId w:val="1"/>
  </w:num>
  <w:num w:numId="18" w16cid:durableId="21069184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583E"/>
    <w:rsid w:val="00080491"/>
    <w:rsid w:val="000849CE"/>
    <w:rsid w:val="00093167"/>
    <w:rsid w:val="000B4F35"/>
    <w:rsid w:val="000B5165"/>
    <w:rsid w:val="000E6CD2"/>
    <w:rsid w:val="000F026E"/>
    <w:rsid w:val="00110816"/>
    <w:rsid w:val="00127C79"/>
    <w:rsid w:val="001426F7"/>
    <w:rsid w:val="001A156C"/>
    <w:rsid w:val="001C509D"/>
    <w:rsid w:val="001E1AFE"/>
    <w:rsid w:val="001F4504"/>
    <w:rsid w:val="002517FD"/>
    <w:rsid w:val="00257206"/>
    <w:rsid w:val="00263542"/>
    <w:rsid w:val="00270486"/>
    <w:rsid w:val="002804BF"/>
    <w:rsid w:val="002842CD"/>
    <w:rsid w:val="002871A9"/>
    <w:rsid w:val="002C403D"/>
    <w:rsid w:val="002F4952"/>
    <w:rsid w:val="002F587D"/>
    <w:rsid w:val="00316488"/>
    <w:rsid w:val="00323D2C"/>
    <w:rsid w:val="00327698"/>
    <w:rsid w:val="003724FA"/>
    <w:rsid w:val="00385716"/>
    <w:rsid w:val="003A36E9"/>
    <w:rsid w:val="003C654C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4F6DFF"/>
    <w:rsid w:val="00504487"/>
    <w:rsid w:val="00522188"/>
    <w:rsid w:val="005333C9"/>
    <w:rsid w:val="005451D4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51266"/>
    <w:rsid w:val="00681068"/>
    <w:rsid w:val="006A021C"/>
    <w:rsid w:val="006A5AED"/>
    <w:rsid w:val="006B7CF1"/>
    <w:rsid w:val="006D403D"/>
    <w:rsid w:val="006D70A3"/>
    <w:rsid w:val="006F494E"/>
    <w:rsid w:val="00720EBB"/>
    <w:rsid w:val="00734EDE"/>
    <w:rsid w:val="007375FD"/>
    <w:rsid w:val="00746498"/>
    <w:rsid w:val="0076260D"/>
    <w:rsid w:val="00765A42"/>
    <w:rsid w:val="007723ED"/>
    <w:rsid w:val="0078194F"/>
    <w:rsid w:val="007915A3"/>
    <w:rsid w:val="00791D1A"/>
    <w:rsid w:val="007952C1"/>
    <w:rsid w:val="008559F8"/>
    <w:rsid w:val="00855FAF"/>
    <w:rsid w:val="008609D9"/>
    <w:rsid w:val="008C6FB6"/>
    <w:rsid w:val="008E2912"/>
    <w:rsid w:val="00910F0B"/>
    <w:rsid w:val="00916671"/>
    <w:rsid w:val="00927DEE"/>
    <w:rsid w:val="00962412"/>
    <w:rsid w:val="00970ECD"/>
    <w:rsid w:val="0097166A"/>
    <w:rsid w:val="00971E60"/>
    <w:rsid w:val="00976383"/>
    <w:rsid w:val="00984011"/>
    <w:rsid w:val="00984803"/>
    <w:rsid w:val="009A0DD6"/>
    <w:rsid w:val="009A2CC5"/>
    <w:rsid w:val="009A6E63"/>
    <w:rsid w:val="009A7562"/>
    <w:rsid w:val="009B3D44"/>
    <w:rsid w:val="009C14BE"/>
    <w:rsid w:val="009C3CF6"/>
    <w:rsid w:val="00A00872"/>
    <w:rsid w:val="00A5084B"/>
    <w:rsid w:val="00A5341F"/>
    <w:rsid w:val="00A577A3"/>
    <w:rsid w:val="00A75824"/>
    <w:rsid w:val="00A90C84"/>
    <w:rsid w:val="00A922D2"/>
    <w:rsid w:val="00AA4016"/>
    <w:rsid w:val="00AB0970"/>
    <w:rsid w:val="00AB4E8A"/>
    <w:rsid w:val="00AC56D5"/>
    <w:rsid w:val="00AC7F2D"/>
    <w:rsid w:val="00AD2325"/>
    <w:rsid w:val="00AE118B"/>
    <w:rsid w:val="00AE4AF0"/>
    <w:rsid w:val="00AF1BC6"/>
    <w:rsid w:val="00B003C3"/>
    <w:rsid w:val="00B40909"/>
    <w:rsid w:val="00B44C2F"/>
    <w:rsid w:val="00B61D2B"/>
    <w:rsid w:val="00B63072"/>
    <w:rsid w:val="00B770A5"/>
    <w:rsid w:val="00B86DFD"/>
    <w:rsid w:val="00B87371"/>
    <w:rsid w:val="00B96ADB"/>
    <w:rsid w:val="00BA5E42"/>
    <w:rsid w:val="00BB710C"/>
    <w:rsid w:val="00C101BF"/>
    <w:rsid w:val="00C246AC"/>
    <w:rsid w:val="00C2678D"/>
    <w:rsid w:val="00C324B1"/>
    <w:rsid w:val="00C764C5"/>
    <w:rsid w:val="00CC17C0"/>
    <w:rsid w:val="00CD156A"/>
    <w:rsid w:val="00CD54C7"/>
    <w:rsid w:val="00D05C74"/>
    <w:rsid w:val="00D6072E"/>
    <w:rsid w:val="00D73F11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04CC6"/>
    <w:rsid w:val="00E147C0"/>
    <w:rsid w:val="00E322E9"/>
    <w:rsid w:val="00E41941"/>
    <w:rsid w:val="00E41DBF"/>
    <w:rsid w:val="00E44674"/>
    <w:rsid w:val="00E6087B"/>
    <w:rsid w:val="00E85EBB"/>
    <w:rsid w:val="00EA67A9"/>
    <w:rsid w:val="00EB44CE"/>
    <w:rsid w:val="00EB7092"/>
    <w:rsid w:val="00EC7AED"/>
    <w:rsid w:val="00EE496F"/>
    <w:rsid w:val="00EE7288"/>
    <w:rsid w:val="00EE7B92"/>
    <w:rsid w:val="00EF64E3"/>
    <w:rsid w:val="00F133C2"/>
    <w:rsid w:val="00F21669"/>
    <w:rsid w:val="00F32C49"/>
    <w:rsid w:val="00F349E6"/>
    <w:rsid w:val="00F47058"/>
    <w:rsid w:val="00F77CE1"/>
    <w:rsid w:val="00FA0151"/>
    <w:rsid w:val="00FA4F96"/>
    <w:rsid w:val="00FC0982"/>
    <w:rsid w:val="00FD49AF"/>
    <w:rsid w:val="00FD5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898CF3"/>
  <w15:docId w15:val="{EF42BBF9-3E44-4109-9EDA-F863F5F6A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0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1</Pages>
  <Words>98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Verzeichnis der Leistungen/Kapazitäten anderer Unternehmen</dc:title>
  <dc:subject>Nachunternehmer; Unterauftragnehmer; Eignungsleihe</dc:subject>
  <dc:creator>Dorothea Fenner</dc:creator>
  <cp:keywords>Nachunternehmereinsatz EU, Eignungsleihe</cp:keywords>
  <cp:lastModifiedBy>Petra Bachmann</cp:lastModifiedBy>
  <cp:revision>21</cp:revision>
  <cp:lastPrinted>2016-02-18T07:36:00Z</cp:lastPrinted>
  <dcterms:created xsi:type="dcterms:W3CDTF">2024-07-26T14:33:00Z</dcterms:created>
  <dcterms:modified xsi:type="dcterms:W3CDTF">2026-05-07T13:19:00Z</dcterms:modified>
</cp:coreProperties>
</file>